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66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021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F2954">
              <w:rPr>
                <w:b/>
                <w:color w:val="000000"/>
                <w:szCs w:val="28"/>
              </w:rPr>
              <w:t xml:space="preserve"> 49-10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3F2954">
        <w:rPr>
          <w:b/>
          <w:noProof/>
          <w:szCs w:val="28"/>
        </w:rPr>
        <w:t>Дмитриевой Натал</w:t>
      </w:r>
      <w:r w:rsidR="00AF74DF">
        <w:rPr>
          <w:b/>
          <w:noProof/>
          <w:szCs w:val="28"/>
        </w:rPr>
        <w:t>и</w:t>
      </w:r>
      <w:r w:rsidR="003F2954">
        <w:rPr>
          <w:b/>
          <w:noProof/>
          <w:szCs w:val="28"/>
        </w:rPr>
        <w:t>и Юрьевны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</w:t>
      </w:r>
      <w:r w:rsidR="00C16A1F" w:rsidRPr="003F2954">
        <w:rPr>
          <w:szCs w:val="28"/>
        </w:rPr>
        <w:br/>
      </w:r>
      <w:r w:rsidRPr="003F2954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 w:rsidRPr="003F2954">
        <w:rPr>
          <w:bCs/>
          <w:szCs w:val="28"/>
        </w:rPr>
        <w:br/>
      </w:r>
      <w:r w:rsidR="00A401A1" w:rsidRPr="003F2954">
        <w:rPr>
          <w:bCs/>
          <w:szCs w:val="28"/>
        </w:rPr>
        <w:t xml:space="preserve">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="00C16A1F" w:rsidRPr="003F2954">
        <w:rPr>
          <w:szCs w:val="28"/>
        </w:rPr>
        <w:br/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r w:rsidR="003F2954" w:rsidRPr="003F2954">
        <w:rPr>
          <w:szCs w:val="28"/>
        </w:rPr>
        <w:t>3</w:t>
      </w:r>
      <w:r w:rsidRPr="003F2954">
        <w:rPr>
          <w:szCs w:val="28"/>
        </w:rPr>
        <w:t xml:space="preserve"> </w:t>
      </w:r>
      <w:bookmarkEnd w:id="0"/>
      <w:r w:rsidR="003F2954" w:rsidRPr="003F2954">
        <w:rPr>
          <w:noProof/>
          <w:szCs w:val="28"/>
        </w:rPr>
        <w:t>Дмитриевой Натальи Юрьевны</w:t>
      </w:r>
      <w:r w:rsidR="00C16A1F" w:rsidRPr="003F2954">
        <w:rPr>
          <w:noProof/>
          <w:szCs w:val="28"/>
        </w:rPr>
        <w:t xml:space="preserve">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Федерального закона от 12 июня 2002 года</w:t>
      </w:r>
      <w:r w:rsidR="003E2963" w:rsidRPr="003F2954">
        <w:rPr>
          <w:szCs w:val="28"/>
        </w:rPr>
        <w:t xml:space="preserve"> </w:t>
      </w:r>
      <w:r w:rsidR="00833848" w:rsidRPr="003F2954">
        <w:rPr>
          <w:szCs w:val="28"/>
        </w:rPr>
        <w:br/>
      </w:r>
      <w:r w:rsidRPr="003F2954">
        <w:rPr>
          <w:szCs w:val="28"/>
        </w:rPr>
        <w:t xml:space="preserve">№ 67-ФЗ «Об основных гарантиях избирательных прав и права на участие </w:t>
      </w:r>
      <w:r w:rsidR="00C16A1F" w:rsidRPr="003F2954">
        <w:rPr>
          <w:szCs w:val="28"/>
        </w:rPr>
        <w:br/>
      </w:r>
      <w:r w:rsidRPr="003F2954">
        <w:rPr>
          <w:szCs w:val="28"/>
        </w:rPr>
        <w:t>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3F2954">
        <w:rPr>
          <w:b/>
          <w:noProof/>
          <w:szCs w:val="28"/>
        </w:rPr>
        <w:t>Дмитриевой Натал</w:t>
      </w:r>
      <w:r w:rsidR="00AF74DF">
        <w:rPr>
          <w:b/>
          <w:noProof/>
          <w:szCs w:val="28"/>
        </w:rPr>
        <w:t>и</w:t>
      </w:r>
      <w:r w:rsidR="003F2954">
        <w:rPr>
          <w:b/>
          <w:noProof/>
          <w:szCs w:val="28"/>
        </w:rPr>
        <w:t>ей Юрьевной</w:t>
      </w:r>
      <w:r w:rsidR="003F2954" w:rsidRPr="003F2954">
        <w:rPr>
          <w:noProof/>
          <w:szCs w:val="28"/>
        </w:rPr>
        <w:t xml:space="preserve"> </w:t>
      </w:r>
      <w:r w:rsidRPr="003F2954">
        <w:rPr>
          <w:szCs w:val="28"/>
        </w:rPr>
        <w:t xml:space="preserve">соблюдены требования статей 22, 24, 25, 27 Закона </w:t>
      </w:r>
      <w:r w:rsidR="00E86741" w:rsidRPr="003F2954">
        <w:rPr>
          <w:szCs w:val="28"/>
        </w:rPr>
        <w:br/>
      </w:r>
      <w:r w:rsidRPr="003F2954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3F2954">
        <w:rPr>
          <w:b/>
          <w:noProof/>
          <w:szCs w:val="28"/>
        </w:rPr>
        <w:t>Дмитриеву Натал</w:t>
      </w:r>
      <w:r w:rsidR="00AF74DF">
        <w:rPr>
          <w:b/>
          <w:noProof/>
          <w:szCs w:val="28"/>
        </w:rPr>
        <w:t>и</w:t>
      </w:r>
      <w:r w:rsidR="003F2954">
        <w:rPr>
          <w:b/>
          <w:noProof/>
          <w:szCs w:val="28"/>
        </w:rPr>
        <w:t>ю Юрьевну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3F2954">
        <w:rPr>
          <w:szCs w:val="28"/>
        </w:rPr>
        <w:t>01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F2954">
        <w:rPr>
          <w:szCs w:val="28"/>
        </w:rPr>
        <w:t>апреля</w:t>
      </w:r>
      <w:r w:rsidR="0004085F">
        <w:rPr>
          <w:szCs w:val="28"/>
        </w:rPr>
        <w:t xml:space="preserve"> </w:t>
      </w:r>
      <w:r w:rsidR="00C16A1F" w:rsidRPr="003659DE">
        <w:rPr>
          <w:szCs w:val="28"/>
        </w:rPr>
        <w:t>19</w:t>
      </w:r>
      <w:r w:rsidR="003F2954">
        <w:rPr>
          <w:szCs w:val="28"/>
        </w:rPr>
        <w:t>70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>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04085F">
        <w:rPr>
          <w:szCs w:val="28"/>
        </w:rPr>
        <w:t xml:space="preserve">городе </w:t>
      </w:r>
      <w:r w:rsidR="003F2954">
        <w:rPr>
          <w:szCs w:val="28"/>
        </w:rPr>
        <w:t>Дзержинск, Нижегородской обл.</w:t>
      </w:r>
      <w:r w:rsidR="00C16A1F" w:rsidRPr="003659DE">
        <w:rPr>
          <w:szCs w:val="28"/>
        </w:rPr>
        <w:t>, выдвинуто</w:t>
      </w:r>
      <w:r w:rsidR="00C3677F" w:rsidRPr="003659DE">
        <w:rPr>
          <w:szCs w:val="28"/>
        </w:rPr>
        <w:t>й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РЕГИОНАЛЬНОГ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ОТДЕЛЕНИ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ВСЕРОССИЙСКОЙ ПОЛ</w:t>
      </w:r>
      <w:r w:rsidR="00C16A1F" w:rsidRPr="003659DE">
        <w:rPr>
          <w:szCs w:val="28"/>
        </w:rPr>
        <w:t>ИТИЧЕСКОЙ ПАРТИИ «ЕДИНАЯ РОССИЯ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3F2954">
        <w:rPr>
          <w:szCs w:val="28"/>
        </w:rPr>
        <w:t>3</w:t>
      </w:r>
      <w:r w:rsidRPr="003659DE">
        <w:rPr>
          <w:szCs w:val="28"/>
        </w:rPr>
        <w:t xml:space="preserve"> 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3C3634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3C3634">
        <w:rPr>
          <w:szCs w:val="28"/>
        </w:rPr>
        <w:t>2</w:t>
      </w:r>
      <w:r w:rsidR="003F2954">
        <w:rPr>
          <w:szCs w:val="28"/>
        </w:rPr>
        <w:t>2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04085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04085F">
        <w:rPr>
          <w:szCs w:val="28"/>
        </w:rPr>
        <w:t xml:space="preserve">Выдать </w:t>
      </w:r>
      <w:r w:rsidR="003F2954" w:rsidRPr="003F2954">
        <w:rPr>
          <w:noProof/>
          <w:szCs w:val="28"/>
        </w:rPr>
        <w:t>Дмитриевой Натал</w:t>
      </w:r>
      <w:r w:rsidR="00AF74DF">
        <w:rPr>
          <w:noProof/>
          <w:szCs w:val="28"/>
        </w:rPr>
        <w:t>и</w:t>
      </w:r>
      <w:r w:rsidR="003F2954" w:rsidRPr="003F2954">
        <w:rPr>
          <w:noProof/>
          <w:szCs w:val="28"/>
        </w:rPr>
        <w:t xml:space="preserve">е Юрьевне </w:t>
      </w:r>
      <w:r w:rsidRPr="003F2954">
        <w:rPr>
          <w:szCs w:val="28"/>
        </w:rPr>
        <w:t>удостоверение</w:t>
      </w:r>
      <w:r w:rsidRPr="0004085F">
        <w:rPr>
          <w:szCs w:val="28"/>
        </w:rPr>
        <w:t xml:space="preserve"> установленного образца</w:t>
      </w:r>
      <w:r w:rsidR="00C16A1F" w:rsidRPr="0004085F">
        <w:rPr>
          <w:szCs w:val="28"/>
        </w:rPr>
        <w:t xml:space="preserve"> </w:t>
      </w:r>
      <w:r w:rsidR="004B0A8C" w:rsidRPr="0004085F">
        <w:rPr>
          <w:szCs w:val="28"/>
        </w:rPr>
        <w:t xml:space="preserve">по форме </w:t>
      </w:r>
      <w:r w:rsidR="00C16A1F" w:rsidRPr="0004085F">
        <w:rPr>
          <w:szCs w:val="28"/>
        </w:rPr>
        <w:t>согласно приложению к настоящему решению</w:t>
      </w:r>
      <w:r w:rsidRPr="0004085F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3F2954">
        <w:rPr>
          <w:sz w:val="20"/>
          <w:szCs w:val="20"/>
        </w:rPr>
        <w:t>49-10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3F2954" w:rsidRPr="003F2954">
              <w:rPr>
                <w:sz w:val="24"/>
                <w:u w:val="single"/>
              </w:rPr>
              <w:t>ДМИТРИЕВ</w:t>
            </w:r>
            <w:r w:rsidR="00AF74DF">
              <w:rPr>
                <w:sz w:val="24"/>
                <w:u w:val="single"/>
              </w:rPr>
              <w:t>А</w:t>
            </w:r>
            <w:r w:rsidR="003F2954" w:rsidRPr="003F2954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3F2954" w:rsidRPr="003F2954">
              <w:rPr>
                <w:sz w:val="24"/>
                <w:u w:val="single"/>
              </w:rPr>
              <w:t>Натали</w:t>
            </w:r>
            <w:r w:rsidR="00AF74DF">
              <w:rPr>
                <w:sz w:val="24"/>
                <w:u w:val="single"/>
              </w:rPr>
              <w:t>я Юрьевна</w:t>
            </w:r>
            <w:r w:rsidR="003F2954" w:rsidRPr="003F2954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3C363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3C3634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3C3634">
                    <w:rPr>
                      <w:sz w:val="18"/>
                      <w:szCs w:val="18"/>
                    </w:rPr>
                    <w:t>20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F2954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9E5F8A" w:rsidRDefault="009E5F8A" w:rsidP="009E5F8A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E5F8A" w:rsidRDefault="009E5F8A" w:rsidP="009E5F8A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E5F8A" w:rsidRDefault="009E5F8A" w:rsidP="009E5F8A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9E5F8A" w:rsidRDefault="009E5F8A" w:rsidP="009E5F8A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E5F8A" w:rsidRDefault="009E5F8A" w:rsidP="009E5F8A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34B" w:rsidRDefault="0071434B" w:rsidP="008A42CE">
      <w:r>
        <w:separator/>
      </w:r>
    </w:p>
  </w:endnote>
  <w:endnote w:type="continuationSeparator" w:id="0">
    <w:p w:rsidR="0071434B" w:rsidRDefault="0071434B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34B" w:rsidRDefault="0071434B" w:rsidP="008A42CE">
      <w:r>
        <w:separator/>
      </w:r>
    </w:p>
  </w:footnote>
  <w:footnote w:type="continuationSeparator" w:id="0">
    <w:p w:rsidR="0071434B" w:rsidRDefault="0071434B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3634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5F8A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AF74DF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6B19BC7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</TotalTime>
  <Pages>3</Pages>
  <Words>560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2024-07-17T15:20:00Z</cp:lastPrinted>
  <dcterms:created xsi:type="dcterms:W3CDTF">2024-07-15T11:47:00Z</dcterms:created>
  <dcterms:modified xsi:type="dcterms:W3CDTF">2024-07-17T15:20:00Z</dcterms:modified>
</cp:coreProperties>
</file>